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2EBE1" w14:textId="7E7097C4" w:rsidR="00633467" w:rsidRDefault="00633467" w:rsidP="00633467">
      <w:pPr>
        <w:tabs>
          <w:tab w:val="left" w:pos="993"/>
          <w:tab w:val="left" w:pos="1134"/>
        </w:tabs>
        <w:rPr>
          <w:rFonts w:cs="Arial"/>
        </w:rPr>
      </w:pPr>
      <w:r w:rsidRPr="34C99EB0">
        <w:rPr>
          <w:rFonts w:cs="Arial"/>
        </w:rPr>
        <w:t xml:space="preserve">Številka: </w:t>
      </w:r>
      <w:r w:rsidR="00516581">
        <w:rPr>
          <w:rFonts w:cs="Arial"/>
        </w:rPr>
        <w:t>98.2024</w:t>
      </w:r>
    </w:p>
    <w:p w14:paraId="568453C3" w14:textId="77777777" w:rsidR="00633467" w:rsidRDefault="00633467" w:rsidP="00633467">
      <w:pPr>
        <w:jc w:val="both"/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2122B453" w14:textId="77777777" w:rsidR="00BE5729" w:rsidRPr="00B9100B" w:rsidRDefault="00BE5729" w:rsidP="00BE5729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4B6C9411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F7927B2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5F49123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270AB68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076C7765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72D2386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9B8B09C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D5C1DD9" w14:textId="77777777" w:rsidR="00BE5729" w:rsidRDefault="00BE5729" w:rsidP="00BE5729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61F1EB1E" w14:textId="77777777" w:rsidR="00BE5729" w:rsidRDefault="00BE5729" w:rsidP="00BE5729">
      <w:pPr>
        <w:jc w:val="both"/>
        <w:rPr>
          <w:rFonts w:cs="Arial"/>
        </w:rPr>
      </w:pPr>
    </w:p>
    <w:p w14:paraId="18D5BD36" w14:textId="77777777" w:rsidR="00BE5729" w:rsidRPr="000D1EDF" w:rsidRDefault="00BE5729" w:rsidP="00BE5729">
      <w:pPr>
        <w:jc w:val="both"/>
        <w:rPr>
          <w:rFonts w:cs="Arial"/>
        </w:rPr>
      </w:pPr>
    </w:p>
    <w:p w14:paraId="5AC875E4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575F8B49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076F5919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5B9C4EF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bookmarkStart w:id="0" w:name="_GoBack"/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bookmarkEnd w:id="0"/>
    <w:p w14:paraId="52C4EF26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81754FA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223E24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5AD5188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51D92A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906FCE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1E08D4" w14:textId="77777777" w:rsidR="00BE5729" w:rsidRPr="000D1EDF" w:rsidRDefault="00BE5729" w:rsidP="00BE5729">
      <w:pPr>
        <w:jc w:val="both"/>
        <w:rPr>
          <w:rFonts w:cs="Arial"/>
        </w:rPr>
      </w:pPr>
    </w:p>
    <w:p w14:paraId="7545826E" w14:textId="28B61154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</w:t>
      </w:r>
      <w:r w:rsidR="003C04FD">
        <w:rPr>
          <w:rFonts w:cs="Arial"/>
        </w:rPr>
        <w:t>Andragoški center Republike Slovenije, Ulica Ambrožiča Novljana 5, 1000 Ljubljana</w:t>
      </w:r>
      <w:r w:rsidRPr="000D1EDF">
        <w:rPr>
          <w:rFonts w:cs="Arial"/>
        </w:rPr>
        <w:t>, da lahko za namene objavljenega javnega naročila na portalu javnih naročil pridobi moje osebne podatke iz uradnih evidenc državnih organov, organov lokalnih skupnosti in nosilcev javnega pooblastila.</w:t>
      </w:r>
    </w:p>
    <w:p w14:paraId="06A9B8DD" w14:textId="77777777" w:rsidR="00BE5729" w:rsidRDefault="00BE5729" w:rsidP="00BE5729">
      <w:pPr>
        <w:jc w:val="both"/>
        <w:rPr>
          <w:rFonts w:cs="Arial"/>
        </w:rPr>
      </w:pPr>
    </w:p>
    <w:p w14:paraId="3825B65A" w14:textId="77777777" w:rsidR="00BE5729" w:rsidRPr="000D1EDF" w:rsidRDefault="00BE5729" w:rsidP="00BE5729">
      <w:pPr>
        <w:jc w:val="both"/>
        <w:rPr>
          <w:rFonts w:cs="Arial"/>
        </w:rPr>
      </w:pPr>
    </w:p>
    <w:p w14:paraId="19D159CA" w14:textId="77777777" w:rsidR="00BE5729" w:rsidRDefault="00BE5729" w:rsidP="00BE5729">
      <w:pPr>
        <w:jc w:val="both"/>
        <w:rPr>
          <w:rFonts w:cs="Arial"/>
        </w:rPr>
      </w:pPr>
    </w:p>
    <w:p w14:paraId="0F6E4B9D" w14:textId="77777777" w:rsidR="00BE5729" w:rsidRDefault="00BE5729" w:rsidP="00BE5729">
      <w:pPr>
        <w:jc w:val="both"/>
        <w:rPr>
          <w:rFonts w:cs="Arial"/>
        </w:rPr>
      </w:pPr>
    </w:p>
    <w:p w14:paraId="1557867A" w14:textId="77777777" w:rsidR="00BE5729" w:rsidRDefault="00BE5729" w:rsidP="00BE5729">
      <w:pPr>
        <w:jc w:val="both"/>
        <w:rPr>
          <w:rFonts w:cs="Arial"/>
        </w:rPr>
      </w:pPr>
    </w:p>
    <w:p w14:paraId="59CEB1E3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98B3AD0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1D5C263D" w14:textId="77777777" w:rsidR="00BE5729" w:rsidRDefault="00BE5729" w:rsidP="00BE5729">
      <w:pPr>
        <w:jc w:val="both"/>
        <w:rPr>
          <w:rFonts w:cs="Arial"/>
        </w:rPr>
      </w:pPr>
    </w:p>
    <w:p w14:paraId="7333C27B" w14:textId="77777777" w:rsidR="00BE5729" w:rsidRDefault="00BE5729" w:rsidP="00BE5729">
      <w:pPr>
        <w:rPr>
          <w:rFonts w:cs="Arial"/>
          <w:i/>
        </w:rPr>
      </w:pPr>
    </w:p>
    <w:p w14:paraId="062D30D7" w14:textId="77777777" w:rsidR="00BE5729" w:rsidRDefault="00BE5729" w:rsidP="00BE5729">
      <w:pPr>
        <w:rPr>
          <w:rFonts w:cs="Arial"/>
          <w:i/>
        </w:rPr>
      </w:pPr>
    </w:p>
    <w:p w14:paraId="0EB74DB9" w14:textId="77777777" w:rsidR="00BE5729" w:rsidRDefault="00BE5729" w:rsidP="00BE5729">
      <w:pPr>
        <w:rPr>
          <w:rFonts w:cs="Arial"/>
          <w:i/>
        </w:rPr>
      </w:pPr>
    </w:p>
    <w:p w14:paraId="133C2AAF" w14:textId="3D1F19AC" w:rsidR="000D1EDF" w:rsidRPr="00375BF9" w:rsidRDefault="00BE5729" w:rsidP="00375BF9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sectPr w:rsidR="000D1EDF" w:rsidRPr="00375BF9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7F7E2" w14:textId="77777777" w:rsidR="00CE0DE8" w:rsidRDefault="00CE0DE8">
      <w:r>
        <w:separator/>
      </w:r>
    </w:p>
  </w:endnote>
  <w:endnote w:type="continuationSeparator" w:id="0">
    <w:p w14:paraId="0ECED272" w14:textId="77777777" w:rsidR="00CE0DE8" w:rsidRDefault="00CE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5F53573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34"/>
      <w:gridCol w:w="4598"/>
    </w:tblGrid>
    <w:tr w:rsidR="00370866" w:rsidRPr="00A1445A" w14:paraId="4A5C4125" w14:textId="77777777" w:rsidTr="001B6F15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4E7144C5" w:rsidR="00370866" w:rsidRPr="00A1445A" w:rsidRDefault="001B6F15" w:rsidP="00A1445A">
          <w:pPr>
            <w:jc w:val="right"/>
            <w:rPr>
              <w:rFonts w:cs="Arial"/>
              <w:color w:val="000000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4D93FFDC" wp14:editId="24C7FD7E">
                <wp:extent cx="2670175" cy="433070"/>
                <wp:effectExtent l="0" t="0" r="0" b="508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="00370866" w:rsidRPr="00A1445A">
            <w:rPr>
              <w:rStyle w:val="tevilkastrani"/>
              <w:rFonts w:cs="Arial"/>
            </w:rPr>
            <w:t xml:space="preserve"> </w:t>
          </w:r>
          <w:r w:rsidR="00370866" w:rsidRPr="00A1445A">
            <w:rPr>
              <w:rStyle w:val="tevilkastrani"/>
              <w:rFonts w:cs="Arial"/>
            </w:rPr>
            <w:fldChar w:fldCharType="begin"/>
          </w:r>
          <w:r w:rsidR="00370866" w:rsidRPr="00A1445A">
            <w:rPr>
              <w:rStyle w:val="tevilkastrani"/>
              <w:rFonts w:cs="Arial"/>
            </w:rPr>
            <w:instrText xml:space="preserve"> NUMPAGES </w:instrText>
          </w:r>
          <w:r w:rsidR="00370866" w:rsidRPr="00A1445A">
            <w:rPr>
              <w:rStyle w:val="tevilkastrani"/>
              <w:rFonts w:cs="Arial"/>
            </w:rPr>
            <w:fldChar w:fldCharType="separate"/>
          </w:r>
          <w:r w:rsidR="00375BF9">
            <w:rPr>
              <w:rStyle w:val="tevilkastrani"/>
              <w:rFonts w:cs="Arial"/>
              <w:noProof/>
            </w:rPr>
            <w:t>1</w:t>
          </w:r>
          <w:r w:rsidR="00370866"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50F86" w14:textId="77777777" w:rsidR="00CE0DE8" w:rsidRDefault="00CE0DE8">
      <w:r>
        <w:separator/>
      </w:r>
    </w:p>
  </w:footnote>
  <w:footnote w:type="continuationSeparator" w:id="0">
    <w:p w14:paraId="7B7F6089" w14:textId="77777777" w:rsidR="00CE0DE8" w:rsidRDefault="00CE0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7955790" w14:paraId="18700EB5" w14:textId="77777777" w:rsidTr="37955790">
      <w:trPr>
        <w:trHeight w:val="300"/>
      </w:trPr>
      <w:tc>
        <w:tcPr>
          <w:tcW w:w="3020" w:type="dxa"/>
        </w:tcPr>
        <w:p w14:paraId="52B52AEA" w14:textId="5C225D95" w:rsidR="37955790" w:rsidRDefault="37955790" w:rsidP="37955790">
          <w:pPr>
            <w:pStyle w:val="Glava"/>
            <w:ind w:left="-115"/>
          </w:pPr>
        </w:p>
      </w:tc>
      <w:tc>
        <w:tcPr>
          <w:tcW w:w="3020" w:type="dxa"/>
        </w:tcPr>
        <w:p w14:paraId="0412470A" w14:textId="5399B329" w:rsidR="37955790" w:rsidRDefault="37955790" w:rsidP="37955790">
          <w:pPr>
            <w:pStyle w:val="Glava"/>
            <w:jc w:val="center"/>
          </w:pPr>
        </w:p>
      </w:tc>
      <w:tc>
        <w:tcPr>
          <w:tcW w:w="3020" w:type="dxa"/>
        </w:tcPr>
        <w:p w14:paraId="12E3CB1A" w14:textId="7D7F2746" w:rsidR="37955790" w:rsidRDefault="37955790" w:rsidP="37955790">
          <w:pPr>
            <w:pStyle w:val="Glava"/>
            <w:ind w:right="-115"/>
            <w:jc w:val="right"/>
          </w:pPr>
        </w:p>
      </w:tc>
    </w:tr>
  </w:tbl>
  <w:p w14:paraId="79213111" w14:textId="051CE877" w:rsidR="37955790" w:rsidRDefault="37955790" w:rsidP="3795579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C04FD" w:rsidRPr="003C04FD" w14:paraId="766C64AB" w14:textId="77777777" w:rsidTr="00CC244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7FE87A4" w14:textId="0680D19B" w:rsidR="003C04FD" w:rsidRPr="003C04FD" w:rsidRDefault="001B6F15" w:rsidP="003C04FD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7D0162C1" wp14:editId="2721DEB8">
                <wp:extent cx="1380336" cy="521354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4227" cy="5266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AA67D5E" w14:textId="77777777" w:rsidR="003C04FD" w:rsidRPr="003C04FD" w:rsidRDefault="003C04FD" w:rsidP="003C04FD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30242A02" w14:textId="77777777" w:rsidR="003C04FD" w:rsidRPr="003C04FD" w:rsidRDefault="003C04FD" w:rsidP="003C04FD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3C04FD" w:rsidRPr="003C04FD" w14:paraId="636918AB" w14:textId="77777777" w:rsidTr="00CC244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75EDB13" w14:textId="77777777" w:rsidR="003C04FD" w:rsidRPr="003C04FD" w:rsidRDefault="003C04FD" w:rsidP="003C04F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C04FD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4D07318E" w14:textId="77777777" w:rsidR="003C04FD" w:rsidRPr="003C04FD" w:rsidRDefault="003C04FD" w:rsidP="003C04F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80503A2" w14:textId="6305BF88" w:rsidR="003C04FD" w:rsidRPr="003C04FD" w:rsidRDefault="003C04FD" w:rsidP="003C04FD">
          <w:pPr>
            <w:jc w:val="right"/>
            <w:rPr>
              <w:rFonts w:cs="Arial"/>
              <w:sz w:val="16"/>
              <w:szCs w:val="16"/>
            </w:rPr>
          </w:pPr>
          <w:r w:rsidRPr="003C04FD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8</w:t>
          </w:r>
        </w:p>
      </w:tc>
    </w:tr>
  </w:tbl>
  <w:p w14:paraId="2AB815FD" w14:textId="2A3E1C26" w:rsidR="00BE5729" w:rsidRDefault="00BE5729"/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62440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B6F15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CC2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75BF9"/>
    <w:rsid w:val="003B36FC"/>
    <w:rsid w:val="003C04FD"/>
    <w:rsid w:val="003C0B6A"/>
    <w:rsid w:val="003C123B"/>
    <w:rsid w:val="003C485B"/>
    <w:rsid w:val="003D1272"/>
    <w:rsid w:val="003E4CFC"/>
    <w:rsid w:val="003E5C55"/>
    <w:rsid w:val="003E7B3C"/>
    <w:rsid w:val="003F0DE7"/>
    <w:rsid w:val="003F0F4E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B1B"/>
    <w:rsid w:val="004A0508"/>
    <w:rsid w:val="004B065E"/>
    <w:rsid w:val="004C63F8"/>
    <w:rsid w:val="004D6B75"/>
    <w:rsid w:val="004F7C1C"/>
    <w:rsid w:val="00516581"/>
    <w:rsid w:val="0051745B"/>
    <w:rsid w:val="0052090A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CAB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70FB1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6F19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5729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E0DE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12620166"/>
    <w:rsid w:val="1CA90B61"/>
    <w:rsid w:val="334DFFC7"/>
    <w:rsid w:val="34C99EB0"/>
    <w:rsid w:val="37955790"/>
    <w:rsid w:val="415A8EC8"/>
    <w:rsid w:val="68E6F090"/>
    <w:rsid w:val="7AC49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5e314c5481ed1fd99e12f168839ca8c2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0021a1bf73b7d1c9d6922fefd3fa2150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71B127-1BB5-49A4-8EFA-540C6BA84696}"/>
</file>

<file path=customXml/itemProps2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D21250-5D9F-4D95-9DFE-244DA71AF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177</Words>
  <Characters>1009</Characters>
  <Application>Microsoft Office Word</Application>
  <DocSecurity>0</DocSecurity>
  <Lines>8</Lines>
  <Paragraphs>2</Paragraphs>
  <ScaleCrop>false</ScaleCrop>
  <Company>ZRSBR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35</cp:revision>
  <cp:lastPrinted>2016-06-20T06:30:00Z</cp:lastPrinted>
  <dcterms:created xsi:type="dcterms:W3CDTF">2018-07-24T11:48:00Z</dcterms:created>
  <dcterms:modified xsi:type="dcterms:W3CDTF">2024-06-26T11:10:00Z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